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A5" w:rsidRDefault="008B03A5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8B03A5" w:rsidRDefault="008B03A5" w:rsidP="0088341A">
      <w:pPr>
        <w:rPr>
          <w:rFonts w:ascii="Comic Sans MS" w:hAnsi="Comic Sans MS"/>
          <w:sz w:val="16"/>
          <w:szCs w:val="16"/>
          <w:lang w:bidi="ar-DZ"/>
        </w:rPr>
      </w:pPr>
    </w:p>
    <w:p w:rsidR="008B03A5" w:rsidRPr="00CB750E" w:rsidRDefault="008B03A5" w:rsidP="0088341A">
      <w:pPr>
        <w:rPr>
          <w:rFonts w:ascii="Comic Sans MS" w:hAnsi="Comic Sans MS"/>
          <w:sz w:val="16"/>
          <w:szCs w:val="16"/>
          <w:lang w:bidi="ar-DZ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style="position:absolute;margin-left:357pt;margin-top:6.75pt;width:97.5pt;height:66.75pt;z-index:251658240;visibility:visible" wrapcoords="-166 0 -166 21357 21600 21357 21600 0 -166 0">
            <v:imagedata r:id="rId4" o:title=""/>
            <w10:wrap type="through"/>
          </v:shape>
        </w:pict>
      </w:r>
      <w:r w:rsidRPr="00CB750E">
        <w:rPr>
          <w:rFonts w:ascii="Comic Sans MS" w:hAnsi="Comic Sans MS"/>
          <w:sz w:val="16"/>
          <w:szCs w:val="16"/>
          <w:lang w:bidi="ar-DZ"/>
        </w:rPr>
        <w:t>MINISTERE DE L’ENSEIGNEMENT SUPERIEUR</w:t>
      </w:r>
    </w:p>
    <w:p w:rsidR="008B03A5" w:rsidRPr="00CB750E" w:rsidRDefault="008B03A5" w:rsidP="004B026E">
      <w:pPr>
        <w:rPr>
          <w:rFonts w:ascii="Comic Sans MS" w:hAnsi="Comic Sans MS"/>
          <w:sz w:val="16"/>
          <w:szCs w:val="16"/>
          <w:lang w:bidi="ar-DZ"/>
        </w:rPr>
      </w:pPr>
      <w:r w:rsidRPr="00CB750E">
        <w:rPr>
          <w:rFonts w:ascii="Comic Sans MS" w:hAnsi="Comic Sans MS"/>
          <w:sz w:val="16"/>
          <w:szCs w:val="16"/>
          <w:lang w:bidi="ar-DZ"/>
        </w:rPr>
        <w:t>ET DE LA RECHERCHE SCIENTIFIQUE</w:t>
      </w:r>
    </w:p>
    <w:p w:rsidR="008B03A5" w:rsidRPr="00CB750E" w:rsidRDefault="008B03A5" w:rsidP="004B026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UNIVERSITE IBN KHALDOUN –TIARET-</w:t>
      </w:r>
    </w:p>
    <w:p w:rsidR="008B03A5" w:rsidRPr="00CB750E" w:rsidRDefault="008B03A5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FACULTE DES SCIENCES DE LA NATURE ET DE LA VIE</w:t>
      </w:r>
    </w:p>
    <w:p w:rsidR="008B03A5" w:rsidRPr="00CB750E" w:rsidRDefault="008B03A5" w:rsidP="00725181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DEPARTEMENT </w:t>
      </w:r>
      <w:r w:rsidRPr="00D400A2">
        <w:rPr>
          <w:rFonts w:ascii="Comic Sans MS" w:hAnsi="Comic Sans MS"/>
          <w:sz w:val="14"/>
          <w:szCs w:val="14"/>
        </w:rPr>
        <w:t>DES SCIENCES DE LA NATURE ET DE LA VIE</w:t>
      </w:r>
    </w:p>
    <w:p w:rsidR="008B03A5" w:rsidRPr="00CB750E" w:rsidRDefault="008B03A5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ANNEE UNIVERSITAIRE : 2011-2012</w:t>
      </w:r>
    </w:p>
    <w:p w:rsidR="008B03A5" w:rsidRDefault="008B03A5" w:rsidP="004B026E">
      <w:pPr>
        <w:jc w:val="right"/>
        <w:rPr>
          <w:rFonts w:ascii="Arial" w:hAnsi="Arial" w:cs="Arial"/>
        </w:rPr>
      </w:pPr>
    </w:p>
    <w:p w:rsidR="008B03A5" w:rsidRDefault="008B03A5" w:rsidP="004B026E">
      <w:pPr>
        <w:jc w:val="right"/>
        <w:rPr>
          <w:rFonts w:ascii="Arial" w:hAnsi="Arial" w:cs="Arial"/>
        </w:rPr>
      </w:pPr>
    </w:p>
    <w:p w:rsidR="008B03A5" w:rsidRDefault="008B03A5" w:rsidP="00C54E63">
      <w:pPr>
        <w:ind w:left="1416" w:firstLine="708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>PLANNING DES RATTRAPAGES</w:t>
      </w:r>
    </w:p>
    <w:p w:rsidR="008B03A5" w:rsidRPr="0063694D" w:rsidRDefault="008B03A5" w:rsidP="00F17996">
      <w:pPr>
        <w:ind w:left="2832" w:firstLine="708"/>
        <w:rPr>
          <w:rFonts w:ascii="Arial" w:hAnsi="Arial" w:cs="Arial"/>
          <w:sz w:val="44"/>
          <w:szCs w:val="44"/>
        </w:rPr>
      </w:pPr>
      <w:r w:rsidRPr="0063694D">
        <w:rPr>
          <w:rFonts w:ascii="Arial" w:hAnsi="Arial" w:cs="Arial"/>
          <w:b/>
          <w:bCs/>
          <w:noProof/>
          <w:sz w:val="44"/>
          <w:szCs w:val="44"/>
        </w:rPr>
        <w:t>1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ère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S</w:t>
      </w:r>
      <w:r>
        <w:rPr>
          <w:rFonts w:ascii="Arial" w:hAnsi="Arial" w:cs="Arial"/>
          <w:b/>
          <w:bCs/>
          <w:noProof/>
          <w:sz w:val="44"/>
          <w:szCs w:val="44"/>
        </w:rPr>
        <w:t>NV</w:t>
      </w:r>
    </w:p>
    <w:p w:rsidR="008B03A5" w:rsidRDefault="008B03A5" w:rsidP="00C54E63">
      <w:pPr>
        <w:jc w:val="both"/>
        <w:rPr>
          <w:rFonts w:ascii="Arial" w:hAnsi="Arial" w:cs="Arial"/>
          <w:u w:val="single"/>
        </w:rPr>
      </w:pPr>
    </w:p>
    <w:tbl>
      <w:tblPr>
        <w:tblW w:w="9960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759"/>
      </w:tblGrid>
      <w:tr w:rsidR="008B03A5" w:rsidRPr="005E2994" w:rsidTr="00725181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622591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622591">
            <w:pPr>
              <w:rPr>
                <w:rFonts w:ascii="Arial" w:hAnsi="Arial" w:cs="Arial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622591">
            <w:pPr>
              <w:rPr>
                <w:rFonts w:ascii="Arial" w:hAnsi="Arial" w:cs="Arial"/>
              </w:rPr>
            </w:pPr>
          </w:p>
        </w:tc>
      </w:tr>
      <w:tr w:rsidR="008B03A5" w:rsidRPr="00C22B84" w:rsidTr="00725181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C22B84" w:rsidRDefault="008B03A5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22B84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C22B84" w:rsidRDefault="008B03A5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22B84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C22B84" w:rsidRDefault="008B03A5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22B84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04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62259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BIO</w:t>
            </w:r>
            <w:r>
              <w:rPr>
                <w:rFonts w:ascii="Comic Sans MS" w:hAnsi="Comic Sans MS"/>
                <w:sz w:val="32"/>
                <w:szCs w:val="32"/>
              </w:rPr>
              <w:t>.</w:t>
            </w:r>
            <w:r w:rsidRPr="00725181">
              <w:rPr>
                <w:rFonts w:ascii="Comic Sans MS" w:hAnsi="Comic Sans MS"/>
                <w:sz w:val="32"/>
                <w:szCs w:val="32"/>
              </w:rPr>
              <w:t xml:space="preserve"> CELLULAIRE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7D26E8" w:rsidRDefault="008B03A5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622591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METHOD.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725181">
              <w:rPr>
                <w:rFonts w:ascii="Comic Sans MS" w:hAnsi="Comic Sans MS"/>
                <w:sz w:val="32"/>
                <w:szCs w:val="32"/>
              </w:rPr>
              <w:t xml:space="preserve"> TRAVAIL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725181"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05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ANGLAIS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725181"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7D26E8" w:rsidRDefault="008B03A5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MATHS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06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CHIMIE</w:t>
            </w:r>
            <w:r>
              <w:rPr>
                <w:rFonts w:ascii="Comic Sans MS" w:hAnsi="Comic Sans MS"/>
                <w:sz w:val="32"/>
                <w:szCs w:val="32"/>
              </w:rPr>
              <w:t xml:space="preserve"> I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7D26E8" w:rsidRDefault="008B03A5" w:rsidP="00622591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HIST.UNIV.SC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09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GEOLOGIE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37B14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737B14">
              <w:rPr>
                <w:rFonts w:ascii="Comic Sans MS" w:hAnsi="Comic Sans MS" w:cs="Arial"/>
                <w:sz w:val="32"/>
                <w:szCs w:val="32"/>
              </w:rPr>
              <w:t>BIO. VEGETALE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37B14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737B14">
              <w:rPr>
                <w:rFonts w:ascii="Comic Sans MS" w:hAnsi="Comic Sans MS" w:cs="Arial"/>
                <w:sz w:val="32"/>
                <w:szCs w:val="32"/>
              </w:rPr>
              <w:t>LANGUE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37B14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737B14">
              <w:rPr>
                <w:rFonts w:ascii="Comic Sans MS" w:hAnsi="Comic Sans MS" w:cs="Arial"/>
                <w:sz w:val="32"/>
                <w:szCs w:val="32"/>
              </w:rPr>
              <w:t>METHODOLOGIE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11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37B14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737B14">
              <w:rPr>
                <w:rFonts w:ascii="Comic Sans MS" w:hAnsi="Comic Sans MS" w:cs="Arial"/>
                <w:sz w:val="32"/>
                <w:szCs w:val="32"/>
              </w:rPr>
              <w:t>PHYSIQUE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37B14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737B14">
              <w:rPr>
                <w:rFonts w:ascii="Comic Sans MS" w:hAnsi="Comic Sans MS" w:cs="Arial"/>
                <w:sz w:val="32"/>
                <w:szCs w:val="32"/>
              </w:rPr>
              <w:t>CHIMIE II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12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37B14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737B14">
              <w:rPr>
                <w:rFonts w:ascii="Comic Sans MS" w:hAnsi="Comic Sans MS" w:cs="Arial"/>
                <w:sz w:val="32"/>
                <w:szCs w:val="32"/>
              </w:rPr>
              <w:t>BIO. ANIMALE</w:t>
            </w:r>
          </w:p>
        </w:tc>
      </w:tr>
    </w:tbl>
    <w:p w:rsidR="008B03A5" w:rsidRDefault="008B03A5" w:rsidP="004B026E">
      <w:pPr>
        <w:ind w:left="-540"/>
        <w:rPr>
          <w:rFonts w:ascii="Arial" w:hAnsi="Arial" w:cs="Arial"/>
          <w:sz w:val="28"/>
          <w:szCs w:val="28"/>
          <w:u w:val="single"/>
        </w:rPr>
      </w:pPr>
    </w:p>
    <w:tbl>
      <w:tblPr>
        <w:tblW w:w="8703" w:type="dxa"/>
        <w:jc w:val="center"/>
        <w:tblCellMar>
          <w:left w:w="70" w:type="dxa"/>
          <w:right w:w="70" w:type="dxa"/>
        </w:tblCellMar>
        <w:tblLook w:val="0000"/>
      </w:tblPr>
      <w:tblGrid>
        <w:gridCol w:w="3332"/>
        <w:gridCol w:w="5371"/>
      </w:tblGrid>
      <w:tr w:rsidR="008B03A5" w:rsidRPr="00D34C3B" w:rsidTr="007C5D3D">
        <w:trPr>
          <w:trHeight w:val="692"/>
          <w:jc w:val="center"/>
        </w:trPr>
        <w:tc>
          <w:tcPr>
            <w:tcW w:w="87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725181">
              <w:rPr>
                <w:rFonts w:ascii="Comic Sans MS" w:hAnsi="Comic Sans MS"/>
                <w:sz w:val="40"/>
                <w:szCs w:val="40"/>
              </w:rPr>
              <w:t>LIEU DES RATTRAPAGES</w:t>
            </w:r>
          </w:p>
        </w:tc>
      </w:tr>
      <w:tr w:rsidR="008B03A5" w:rsidRPr="00D34C3B" w:rsidTr="00D344C9">
        <w:trPr>
          <w:trHeight w:val="561"/>
          <w:jc w:val="center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B03A5" w:rsidRPr="00725181" w:rsidRDefault="008B03A5" w:rsidP="00D344C9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1</w:t>
            </w:r>
          </w:p>
        </w:tc>
        <w:tc>
          <w:tcPr>
            <w:tcW w:w="5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03A5" w:rsidRPr="00725181" w:rsidRDefault="008B03A5" w:rsidP="00D344C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A1+A2</w:t>
            </w:r>
          </w:p>
        </w:tc>
      </w:tr>
      <w:tr w:rsidR="008B03A5" w:rsidRPr="00D34C3B" w:rsidTr="00D344C9">
        <w:trPr>
          <w:trHeight w:val="561"/>
          <w:jc w:val="center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B03A5" w:rsidRPr="00725181" w:rsidRDefault="008B03A5" w:rsidP="00D344C9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2</w:t>
            </w:r>
          </w:p>
        </w:tc>
        <w:tc>
          <w:tcPr>
            <w:tcW w:w="5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03A5" w:rsidRPr="00725181" w:rsidRDefault="008B03A5" w:rsidP="00D344C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B1+B2+B3</w:t>
            </w:r>
          </w:p>
        </w:tc>
      </w:tr>
      <w:tr w:rsidR="008B03A5" w:rsidRPr="00D34C3B" w:rsidTr="00C22B84">
        <w:trPr>
          <w:trHeight w:val="561"/>
          <w:jc w:val="center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B03A5" w:rsidRPr="00725181" w:rsidRDefault="008B03A5" w:rsidP="00D344C9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3</w:t>
            </w:r>
          </w:p>
        </w:tc>
        <w:tc>
          <w:tcPr>
            <w:tcW w:w="5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03A5" w:rsidRPr="00725181" w:rsidRDefault="008B03A5" w:rsidP="00D344C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C1+C2+C3</w:t>
            </w:r>
          </w:p>
        </w:tc>
      </w:tr>
    </w:tbl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8B03A5" w:rsidRDefault="008B03A5" w:rsidP="004B026E">
      <w:pPr>
        <w:rPr>
          <w:rFonts w:ascii="Comic Sans MS" w:hAnsi="Comic Sans MS"/>
          <w:sz w:val="14"/>
          <w:szCs w:val="14"/>
          <w:lang w:bidi="ar-DZ"/>
        </w:rPr>
      </w:pPr>
    </w:p>
    <w:p w:rsidR="008B03A5" w:rsidRPr="00D400A2" w:rsidRDefault="008B03A5" w:rsidP="004B026E">
      <w:pPr>
        <w:rPr>
          <w:rFonts w:ascii="Comic Sans MS" w:hAnsi="Comic Sans MS"/>
          <w:sz w:val="14"/>
          <w:szCs w:val="14"/>
          <w:lang w:bidi="ar-DZ"/>
        </w:rPr>
      </w:pPr>
      <w:r>
        <w:rPr>
          <w:noProof/>
          <w:lang w:val="en-US" w:eastAsia="en-US"/>
        </w:rPr>
        <w:pict>
          <v:shape id="_x0000_s1027" type="#_x0000_t75" style="position:absolute;margin-left:352.5pt;margin-top:-6pt;width:97.5pt;height:66.75pt;z-index:251659264;visibility:visible" wrapcoords="-166 0 -166 21357 21600 21357 21600 0 -166 0">
            <v:imagedata r:id="rId4" o:title=""/>
            <w10:wrap type="through"/>
          </v:shape>
        </w:pict>
      </w:r>
      <w:r w:rsidRPr="00D400A2">
        <w:rPr>
          <w:rFonts w:ascii="Comic Sans MS" w:hAnsi="Comic Sans MS"/>
          <w:sz w:val="14"/>
          <w:szCs w:val="14"/>
          <w:lang w:bidi="ar-DZ"/>
        </w:rPr>
        <w:t>MINISTERE DE L’ENSEIGNEMENT SUPERIEUR</w:t>
      </w:r>
    </w:p>
    <w:p w:rsidR="008B03A5" w:rsidRPr="00D400A2" w:rsidRDefault="008B03A5" w:rsidP="004B026E">
      <w:pPr>
        <w:rPr>
          <w:rFonts w:ascii="Comic Sans MS" w:hAnsi="Comic Sans MS"/>
          <w:sz w:val="14"/>
          <w:szCs w:val="14"/>
          <w:lang w:bidi="ar-DZ"/>
        </w:rPr>
      </w:pPr>
      <w:r w:rsidRPr="00D400A2">
        <w:rPr>
          <w:rFonts w:ascii="Comic Sans MS" w:hAnsi="Comic Sans MS"/>
          <w:sz w:val="14"/>
          <w:szCs w:val="14"/>
          <w:lang w:bidi="ar-DZ"/>
        </w:rPr>
        <w:t>ET DE LA RECHERCHE SCIENTIFIQUE</w:t>
      </w:r>
    </w:p>
    <w:p w:rsidR="008B03A5" w:rsidRPr="00D400A2" w:rsidRDefault="008B03A5" w:rsidP="004B026E">
      <w:pPr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UNIVERSITE IBN KHALDOUN –TIARET-</w:t>
      </w:r>
    </w:p>
    <w:p w:rsidR="008B03A5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FACULTE DES SCIENCES DE LA NATURE ET DE LA VIE</w:t>
      </w:r>
    </w:p>
    <w:p w:rsidR="008B03A5" w:rsidRPr="00CB750E" w:rsidRDefault="008B03A5" w:rsidP="00725181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DEPARTEMENT </w:t>
      </w:r>
      <w:r w:rsidRPr="00D400A2">
        <w:rPr>
          <w:rFonts w:ascii="Comic Sans MS" w:hAnsi="Comic Sans MS"/>
          <w:sz w:val="14"/>
          <w:szCs w:val="14"/>
        </w:rPr>
        <w:t>DES SCIENCES DE LA NATURE ET DE LA VIE</w:t>
      </w:r>
    </w:p>
    <w:p w:rsidR="008B03A5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A</w:t>
      </w:r>
      <w:r>
        <w:rPr>
          <w:rFonts w:ascii="Comic Sans MS" w:hAnsi="Comic Sans MS"/>
          <w:sz w:val="14"/>
          <w:szCs w:val="14"/>
        </w:rPr>
        <w:t>NNEE UNIVERSITAIRE : 2011-2012</w:t>
      </w:r>
    </w:p>
    <w:p w:rsidR="008B03A5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8B03A5" w:rsidRPr="00D400A2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8B03A5" w:rsidRDefault="008B03A5" w:rsidP="004B026E">
      <w:pPr>
        <w:jc w:val="right"/>
        <w:rPr>
          <w:rFonts w:ascii="Arial" w:hAnsi="Arial" w:cs="Arial"/>
        </w:rPr>
      </w:pPr>
    </w:p>
    <w:p w:rsidR="008B03A5" w:rsidRDefault="008B03A5" w:rsidP="0063694D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PLANNING DES RATTRAPAGES </w:t>
      </w:r>
    </w:p>
    <w:p w:rsidR="008B03A5" w:rsidRPr="0063694D" w:rsidRDefault="008B03A5" w:rsidP="00F17996">
      <w:pPr>
        <w:jc w:val="center"/>
        <w:rPr>
          <w:rFonts w:ascii="Arial" w:hAnsi="Arial" w:cs="Arial"/>
          <w:sz w:val="44"/>
          <w:szCs w:val="44"/>
        </w:rPr>
      </w:pPr>
      <w:r w:rsidRPr="0063694D">
        <w:rPr>
          <w:rFonts w:ascii="Arial" w:hAnsi="Arial" w:cs="Arial"/>
          <w:b/>
          <w:bCs/>
          <w:noProof/>
          <w:sz w:val="44"/>
          <w:szCs w:val="44"/>
        </w:rPr>
        <w:t>2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eme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S</w:t>
      </w:r>
      <w:r>
        <w:rPr>
          <w:rFonts w:ascii="Arial" w:hAnsi="Arial" w:cs="Arial"/>
          <w:b/>
          <w:bCs/>
          <w:noProof/>
          <w:sz w:val="44"/>
          <w:szCs w:val="44"/>
        </w:rPr>
        <w:t>NV</w:t>
      </w:r>
      <w:r w:rsidRPr="0063694D">
        <w:rPr>
          <w:rFonts w:ascii="Arial" w:hAnsi="Arial" w:cs="Arial"/>
          <w:b/>
          <w:bCs/>
          <w:sz w:val="44"/>
          <w:szCs w:val="44"/>
        </w:rPr>
        <w:t xml:space="preserve">  </w:t>
      </w:r>
    </w:p>
    <w:p w:rsidR="008B03A5" w:rsidRDefault="008B03A5" w:rsidP="004B026E">
      <w:pPr>
        <w:jc w:val="center"/>
        <w:rPr>
          <w:rFonts w:ascii="Arial" w:hAnsi="Arial" w:cs="Arial"/>
          <w:sz w:val="36"/>
          <w:szCs w:val="36"/>
        </w:rPr>
      </w:pPr>
    </w:p>
    <w:p w:rsidR="008B03A5" w:rsidRDefault="008B03A5" w:rsidP="004B026E">
      <w:pPr>
        <w:jc w:val="center"/>
        <w:rPr>
          <w:rFonts w:ascii="Arial" w:hAnsi="Arial" w:cs="Arial"/>
          <w:sz w:val="36"/>
          <w:szCs w:val="36"/>
        </w:rPr>
      </w:pPr>
    </w:p>
    <w:p w:rsidR="008B03A5" w:rsidRDefault="008B03A5" w:rsidP="00D344C9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>
        <w:rPr>
          <w:rFonts w:ascii="Arial" w:hAnsi="Arial" w:cs="Arial"/>
          <w:b/>
          <w:bCs/>
          <w:noProof/>
          <w:sz w:val="32"/>
          <w:szCs w:val="32"/>
        </w:rPr>
        <w:t>AMPHIS A1 + A2</w:t>
      </w:r>
    </w:p>
    <w:p w:rsidR="008B03A5" w:rsidRDefault="008B03A5" w:rsidP="007F5053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590"/>
      </w:tblGrid>
      <w:tr w:rsidR="008B03A5" w:rsidRPr="005E2994" w:rsidTr="00725181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7C5D3D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7C5D3D">
            <w:pPr>
              <w:rPr>
                <w:rFonts w:ascii="Arial" w:hAnsi="Arial" w:cs="Arial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7C5D3D">
            <w:pPr>
              <w:rPr>
                <w:rFonts w:ascii="Arial" w:hAnsi="Arial" w:cs="Arial"/>
              </w:rPr>
            </w:pPr>
          </w:p>
        </w:tc>
      </w:tr>
      <w:tr w:rsidR="008B03A5" w:rsidRPr="004F0747" w:rsidTr="00725181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4F0747" w:rsidRDefault="008B03A5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4F0747" w:rsidRDefault="008B03A5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4F0747" w:rsidRDefault="008B03A5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04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ZOOLOGIE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BIOCHIMIE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05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METHOD.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725181">
              <w:rPr>
                <w:rFonts w:ascii="Comic Sans MS" w:hAnsi="Comic Sans MS"/>
                <w:sz w:val="28"/>
                <w:szCs w:val="28"/>
              </w:rPr>
              <w:t>de TRAVAIL 2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BIOPHYSIQUE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06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25181">
              <w:rPr>
                <w:rFonts w:ascii="Comic Sans MS" w:hAnsi="Comic Sans MS"/>
                <w:sz w:val="32"/>
                <w:szCs w:val="32"/>
              </w:rPr>
              <w:t>GENETIQUE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D363E2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D363E2">
              <w:rPr>
                <w:rFonts w:ascii="Comic Sans MS" w:hAnsi="Comic Sans MS" w:cs="Arial"/>
                <w:sz w:val="32"/>
                <w:szCs w:val="32"/>
              </w:rPr>
              <w:t>ECOLOGIE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09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D363E2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D363E2">
              <w:rPr>
                <w:rFonts w:ascii="Comic Sans MS" w:hAnsi="Comic Sans MS" w:cs="Arial"/>
                <w:sz w:val="32"/>
                <w:szCs w:val="32"/>
              </w:rPr>
              <w:t>MICROBIOLOGIE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C54E63" w:rsidRDefault="008B03A5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D363E2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D363E2">
              <w:rPr>
                <w:rFonts w:ascii="Comic Sans MS" w:hAnsi="Comic Sans MS" w:cs="Arial"/>
                <w:sz w:val="32"/>
                <w:szCs w:val="32"/>
              </w:rPr>
              <w:t>MATHS</w:t>
            </w:r>
            <w:r>
              <w:rPr>
                <w:rFonts w:ascii="Comic Sans MS" w:hAnsi="Comic Sans MS" w:cs="Arial"/>
                <w:sz w:val="32"/>
                <w:szCs w:val="32"/>
              </w:rPr>
              <w:t xml:space="preserve"> STAT. II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7D26E8" w:rsidRDefault="008B03A5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D363E2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D363E2">
              <w:rPr>
                <w:rFonts w:ascii="Comic Sans MS" w:hAnsi="Comic Sans MS" w:cs="Arial"/>
                <w:sz w:val="32"/>
                <w:szCs w:val="32"/>
              </w:rPr>
              <w:t>IMMUNOLOGIE</w:t>
            </w:r>
          </w:p>
        </w:tc>
      </w:tr>
      <w:tr w:rsidR="008B03A5" w:rsidRPr="005E2994" w:rsidTr="00725181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Default="008B03A5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Default="008B03A5" w:rsidP="007C5D3D">
            <w:pPr>
              <w:jc w:val="center"/>
              <w:rPr>
                <w:rFonts w:ascii="Arial" w:hAnsi="Arial" w:cs="Arial"/>
                <w:noProof/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3A5" w:rsidRPr="00D363E2" w:rsidRDefault="008B03A5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D363E2">
              <w:rPr>
                <w:rFonts w:ascii="Comic Sans MS" w:hAnsi="Comic Sans MS" w:cs="Arial"/>
                <w:sz w:val="32"/>
                <w:szCs w:val="32"/>
              </w:rPr>
              <w:t>BOTANIQUE</w:t>
            </w:r>
          </w:p>
        </w:tc>
      </w:tr>
    </w:tbl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4B026E">
      <w:pPr>
        <w:jc w:val="right"/>
        <w:rPr>
          <w:lang w:bidi="ar-DZ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8B03A5" w:rsidRDefault="008B03A5"/>
    <w:sectPr w:rsidR="008B03A5" w:rsidSect="00C22B84">
      <w:pgSz w:w="11906" w:h="16838"/>
      <w:pgMar w:top="899" w:right="926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ridah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26E"/>
    <w:rsid w:val="000D2D41"/>
    <w:rsid w:val="00160562"/>
    <w:rsid w:val="002279B6"/>
    <w:rsid w:val="00261DAC"/>
    <w:rsid w:val="0032506F"/>
    <w:rsid w:val="003B3EE1"/>
    <w:rsid w:val="003E7B56"/>
    <w:rsid w:val="004452F9"/>
    <w:rsid w:val="004B026E"/>
    <w:rsid w:val="004C19DD"/>
    <w:rsid w:val="004F0747"/>
    <w:rsid w:val="005167FD"/>
    <w:rsid w:val="005E2994"/>
    <w:rsid w:val="00622591"/>
    <w:rsid w:val="0063694D"/>
    <w:rsid w:val="006C1B03"/>
    <w:rsid w:val="00722415"/>
    <w:rsid w:val="00725181"/>
    <w:rsid w:val="00727B9E"/>
    <w:rsid w:val="00737B14"/>
    <w:rsid w:val="007C5D3D"/>
    <w:rsid w:val="007D26E8"/>
    <w:rsid w:val="007F5053"/>
    <w:rsid w:val="0088341A"/>
    <w:rsid w:val="008B03A5"/>
    <w:rsid w:val="00903382"/>
    <w:rsid w:val="00931196"/>
    <w:rsid w:val="009D1FCC"/>
    <w:rsid w:val="00A91FB1"/>
    <w:rsid w:val="00B17D0B"/>
    <w:rsid w:val="00B368FA"/>
    <w:rsid w:val="00B50A29"/>
    <w:rsid w:val="00B70F9C"/>
    <w:rsid w:val="00C207CD"/>
    <w:rsid w:val="00C22B84"/>
    <w:rsid w:val="00C54E63"/>
    <w:rsid w:val="00C615C8"/>
    <w:rsid w:val="00CB0C3B"/>
    <w:rsid w:val="00CB750E"/>
    <w:rsid w:val="00CC183F"/>
    <w:rsid w:val="00CC3897"/>
    <w:rsid w:val="00CF20DB"/>
    <w:rsid w:val="00D344C9"/>
    <w:rsid w:val="00D34C3B"/>
    <w:rsid w:val="00D363E2"/>
    <w:rsid w:val="00D400A2"/>
    <w:rsid w:val="00D4181A"/>
    <w:rsid w:val="00D722FB"/>
    <w:rsid w:val="00D964CC"/>
    <w:rsid w:val="00E119ED"/>
    <w:rsid w:val="00E175B8"/>
    <w:rsid w:val="00F03668"/>
    <w:rsid w:val="00F17996"/>
    <w:rsid w:val="00F22700"/>
    <w:rsid w:val="00F60723"/>
    <w:rsid w:val="00F90005"/>
    <w:rsid w:val="00FD6DBE"/>
    <w:rsid w:val="00FF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6E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B0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026E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244</Words>
  <Characters>1394</Characters>
  <Application>Microsoft Office Outlook</Application>
  <DocSecurity>0</DocSecurity>
  <Lines>0</Lines>
  <Paragraphs>0</Paragraphs>
  <ScaleCrop>false</ScaleCrop>
  <Company>unniv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subject/>
  <dc:creator>home</dc:creator>
  <cp:keywords/>
  <dc:description/>
  <cp:lastModifiedBy>123</cp:lastModifiedBy>
  <cp:revision>7</cp:revision>
  <cp:lastPrinted>2012-02-27T13:16:00Z</cp:lastPrinted>
  <dcterms:created xsi:type="dcterms:W3CDTF">2012-07-19T17:07:00Z</dcterms:created>
  <dcterms:modified xsi:type="dcterms:W3CDTF">2012-07-19T17:43:00Z</dcterms:modified>
</cp:coreProperties>
</file>